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09BC19A8" w:rsidR="008D712F" w:rsidRPr="008D712F" w:rsidRDefault="00DB7AC9" w:rsidP="008D712F">
      <w:pPr>
        <w:pStyle w:val="Titel"/>
        <w:rPr>
          <w:sz w:val="36"/>
          <w:szCs w:val="28"/>
        </w:rPr>
      </w:pPr>
      <w:r w:rsidRPr="00DB7AC9">
        <w:rPr>
          <w:sz w:val="36"/>
          <w:szCs w:val="28"/>
        </w:rPr>
        <w:t>Stakeholder-Betroffenheit-Gruppe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1701"/>
        <w:gridCol w:w="552"/>
        <w:gridCol w:w="6308"/>
        <w:gridCol w:w="1703"/>
      </w:tblGrid>
      <w:tr w:rsidR="00DB7AC9" w:rsidRPr="00073C48" w14:paraId="633B0A2C" w14:textId="77777777" w:rsidTr="00DB7AC9">
        <w:trPr>
          <w:cantSplit/>
          <w:tblHeader/>
        </w:trPr>
        <w:tc>
          <w:tcPr>
            <w:tcW w:w="2253" w:type="dxa"/>
            <w:gridSpan w:val="2"/>
            <w:shd w:val="clear" w:color="auto" w:fill="707173"/>
            <w:vAlign w:val="center"/>
          </w:tcPr>
          <w:p w14:paraId="5DE35303" w14:textId="77777777" w:rsidR="00DB7AC9" w:rsidRPr="00073C48" w:rsidRDefault="00DB7AC9" w:rsidP="00C9433F">
            <w:pPr>
              <w:pStyle w:val="Tabelle-berschriftW"/>
            </w:pPr>
            <w:r w:rsidRPr="00073C48">
              <w:t>Stakeholdergruppe</w:t>
            </w:r>
          </w:p>
        </w:tc>
        <w:tc>
          <w:tcPr>
            <w:tcW w:w="8011" w:type="dxa"/>
            <w:gridSpan w:val="2"/>
            <w:shd w:val="clear" w:color="auto" w:fill="auto"/>
          </w:tcPr>
          <w:p w14:paraId="74F48263" w14:textId="77777777" w:rsidR="00DB7AC9" w:rsidRPr="00073C48" w:rsidRDefault="00DB7AC9" w:rsidP="00C9433F">
            <w:pPr>
              <w:pStyle w:val="Tabelle-Standard"/>
            </w:pPr>
          </w:p>
        </w:tc>
      </w:tr>
      <w:tr w:rsidR="00DB7AC9" w:rsidRPr="00073C48" w14:paraId="7AFC9139" w14:textId="77777777" w:rsidTr="00DB7AC9">
        <w:trPr>
          <w:cantSplit/>
          <w:tblHeader/>
        </w:trPr>
        <w:tc>
          <w:tcPr>
            <w:tcW w:w="1701" w:type="dxa"/>
            <w:shd w:val="clear" w:color="auto" w:fill="707173"/>
            <w:vAlign w:val="center"/>
          </w:tcPr>
          <w:p w14:paraId="6B021DB6" w14:textId="77777777" w:rsidR="00DB7AC9" w:rsidRPr="00073C48" w:rsidRDefault="00DB7AC9" w:rsidP="00C9433F">
            <w:pPr>
              <w:pStyle w:val="Tabelle-berschriftW"/>
            </w:pPr>
            <w:r w:rsidRPr="00073C48">
              <w:t>Bereich</w:t>
            </w:r>
          </w:p>
        </w:tc>
        <w:tc>
          <w:tcPr>
            <w:tcW w:w="6860" w:type="dxa"/>
            <w:gridSpan w:val="2"/>
            <w:shd w:val="clear" w:color="auto" w:fill="707173"/>
          </w:tcPr>
          <w:p w14:paraId="4B3AC641" w14:textId="77777777" w:rsidR="00DB7AC9" w:rsidRPr="00073C48" w:rsidRDefault="00DB7AC9" w:rsidP="00C9433F">
            <w:pPr>
              <w:pStyle w:val="Tabelle-berschriftW"/>
            </w:pPr>
            <w:r w:rsidRPr="00073C48">
              <w:t>Beschreibung</w:t>
            </w:r>
          </w:p>
        </w:tc>
        <w:tc>
          <w:tcPr>
            <w:tcW w:w="1701" w:type="dxa"/>
            <w:shd w:val="clear" w:color="auto" w:fill="707173"/>
            <w:vAlign w:val="center"/>
          </w:tcPr>
          <w:p w14:paraId="28D47E43" w14:textId="77777777" w:rsidR="00DB7AC9" w:rsidRPr="00073C48" w:rsidRDefault="00DB7AC9" w:rsidP="00C9433F">
            <w:pPr>
              <w:pStyle w:val="Tabelle-berschriftW"/>
            </w:pPr>
            <w:r w:rsidRPr="00073C48">
              <w:t>Bewertung</w:t>
            </w:r>
          </w:p>
        </w:tc>
      </w:tr>
      <w:tr w:rsidR="00DB7AC9" w:rsidRPr="00073C48" w14:paraId="2CE20445" w14:textId="77777777" w:rsidTr="00DB7AC9">
        <w:trPr>
          <w:cantSplit/>
          <w:trHeight w:val="1814"/>
        </w:trPr>
        <w:tc>
          <w:tcPr>
            <w:tcW w:w="1701" w:type="dxa"/>
            <w:shd w:val="clear" w:color="auto" w:fill="ECEDED"/>
          </w:tcPr>
          <w:p w14:paraId="465C4373" w14:textId="77777777" w:rsidR="00DB7AC9" w:rsidRPr="00073C48" w:rsidRDefault="00DB7AC9" w:rsidP="00C9433F">
            <w:pPr>
              <w:pStyle w:val="Tabelle-berschriftS"/>
            </w:pPr>
            <w:r w:rsidRPr="00073C48">
              <w:t>Organisation</w:t>
            </w:r>
          </w:p>
        </w:tc>
        <w:tc>
          <w:tcPr>
            <w:tcW w:w="6860" w:type="dxa"/>
            <w:gridSpan w:val="2"/>
            <w:shd w:val="clear" w:color="auto" w:fill="ECEDED"/>
          </w:tcPr>
          <w:p w14:paraId="5C946379" w14:textId="77777777" w:rsidR="00DB7AC9" w:rsidRPr="00073C48" w:rsidRDefault="00DB7AC9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43B90AD9" w14:textId="77777777" w:rsidR="00DB7AC9" w:rsidRPr="00073C48" w:rsidRDefault="00DB7AC9" w:rsidP="00C9433F">
            <w:pPr>
              <w:pStyle w:val="Tabelle-zentriert"/>
            </w:pPr>
          </w:p>
        </w:tc>
      </w:tr>
      <w:tr w:rsidR="00DB7AC9" w:rsidRPr="00073C48" w14:paraId="7CC750C6" w14:textId="77777777" w:rsidTr="00DB7AC9">
        <w:trPr>
          <w:cantSplit/>
          <w:trHeight w:val="1814"/>
        </w:trPr>
        <w:tc>
          <w:tcPr>
            <w:tcW w:w="1701" w:type="dxa"/>
          </w:tcPr>
          <w:p w14:paraId="75CA91F2" w14:textId="77777777" w:rsidR="00DB7AC9" w:rsidRPr="00073C48" w:rsidRDefault="00DB7AC9" w:rsidP="00C9433F">
            <w:pPr>
              <w:pStyle w:val="Tabelle-berschriftS"/>
            </w:pPr>
            <w:r w:rsidRPr="00073C48">
              <w:t>Abläufe</w:t>
            </w:r>
          </w:p>
        </w:tc>
        <w:tc>
          <w:tcPr>
            <w:tcW w:w="6860" w:type="dxa"/>
            <w:gridSpan w:val="2"/>
          </w:tcPr>
          <w:p w14:paraId="774DEAAB" w14:textId="77777777" w:rsidR="00DB7AC9" w:rsidRPr="00073C48" w:rsidRDefault="00DB7AC9" w:rsidP="00C9433F">
            <w:pPr>
              <w:pStyle w:val="Tabelle-Standard"/>
            </w:pPr>
          </w:p>
        </w:tc>
        <w:tc>
          <w:tcPr>
            <w:tcW w:w="1701" w:type="dxa"/>
          </w:tcPr>
          <w:p w14:paraId="0330A8C5" w14:textId="77777777" w:rsidR="00DB7AC9" w:rsidRPr="00073C48" w:rsidRDefault="00DB7AC9" w:rsidP="00C9433F">
            <w:pPr>
              <w:pStyle w:val="Tabelle-zentriert"/>
            </w:pPr>
          </w:p>
        </w:tc>
      </w:tr>
      <w:tr w:rsidR="00DB7AC9" w:rsidRPr="00073C48" w14:paraId="75B3E77D" w14:textId="77777777" w:rsidTr="00DB7AC9">
        <w:trPr>
          <w:cantSplit/>
          <w:trHeight w:val="1814"/>
        </w:trPr>
        <w:tc>
          <w:tcPr>
            <w:tcW w:w="1701" w:type="dxa"/>
            <w:shd w:val="clear" w:color="auto" w:fill="ECEDED"/>
          </w:tcPr>
          <w:p w14:paraId="0572B984" w14:textId="77777777" w:rsidR="00DB7AC9" w:rsidRPr="00073C48" w:rsidRDefault="00DB7AC9" w:rsidP="00C9433F">
            <w:pPr>
              <w:pStyle w:val="Tabelle-berschriftS"/>
            </w:pPr>
            <w:r w:rsidRPr="00073C48">
              <w:t>Arbeitsorte</w:t>
            </w:r>
          </w:p>
        </w:tc>
        <w:tc>
          <w:tcPr>
            <w:tcW w:w="6860" w:type="dxa"/>
            <w:gridSpan w:val="2"/>
            <w:shd w:val="clear" w:color="auto" w:fill="ECEDED"/>
          </w:tcPr>
          <w:p w14:paraId="1D43B1A1" w14:textId="77777777" w:rsidR="00DB7AC9" w:rsidRPr="00073C48" w:rsidRDefault="00DB7AC9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49023B90" w14:textId="77777777" w:rsidR="00DB7AC9" w:rsidRPr="00073C48" w:rsidRDefault="00DB7AC9" w:rsidP="00C9433F">
            <w:pPr>
              <w:pStyle w:val="Tabelle-zentriert"/>
            </w:pPr>
          </w:p>
        </w:tc>
      </w:tr>
      <w:tr w:rsidR="00DB7AC9" w:rsidRPr="00073C48" w14:paraId="093AA576" w14:textId="77777777" w:rsidTr="00DB7AC9">
        <w:trPr>
          <w:cantSplit/>
          <w:trHeight w:val="1814"/>
        </w:trPr>
        <w:tc>
          <w:tcPr>
            <w:tcW w:w="1701" w:type="dxa"/>
            <w:shd w:val="clear" w:color="auto" w:fill="auto"/>
          </w:tcPr>
          <w:p w14:paraId="11C4A0FF" w14:textId="77777777" w:rsidR="00DB7AC9" w:rsidRPr="00073C48" w:rsidRDefault="00DB7AC9" w:rsidP="00C9433F">
            <w:pPr>
              <w:pStyle w:val="Tabelle-berschriftS"/>
            </w:pPr>
            <w:r w:rsidRPr="00073C48">
              <w:t>Arbeitsinhalte</w:t>
            </w:r>
          </w:p>
        </w:tc>
        <w:tc>
          <w:tcPr>
            <w:tcW w:w="6860" w:type="dxa"/>
            <w:gridSpan w:val="2"/>
          </w:tcPr>
          <w:p w14:paraId="3F611068" w14:textId="77777777" w:rsidR="00DB7AC9" w:rsidRPr="00073C48" w:rsidRDefault="00DB7AC9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09BF4159" w14:textId="77777777" w:rsidR="00DB7AC9" w:rsidRPr="00073C48" w:rsidRDefault="00DB7AC9" w:rsidP="00C9433F">
            <w:pPr>
              <w:pStyle w:val="Tabelle-zentriert"/>
            </w:pPr>
          </w:p>
        </w:tc>
      </w:tr>
      <w:tr w:rsidR="00DB7AC9" w:rsidRPr="00073C48" w14:paraId="7464A20D" w14:textId="77777777" w:rsidTr="00DB7AC9">
        <w:trPr>
          <w:cantSplit/>
          <w:trHeight w:val="1814"/>
        </w:trPr>
        <w:tc>
          <w:tcPr>
            <w:tcW w:w="1701" w:type="dxa"/>
            <w:shd w:val="clear" w:color="auto" w:fill="ECEDED"/>
          </w:tcPr>
          <w:p w14:paraId="29EA6733" w14:textId="77777777" w:rsidR="00DB7AC9" w:rsidRPr="00073C48" w:rsidRDefault="00DB7AC9" w:rsidP="00C9433F">
            <w:pPr>
              <w:pStyle w:val="Tabelle-berschriftS"/>
            </w:pPr>
            <w:r w:rsidRPr="00073C48">
              <w:t>Anwendungen, Tools</w:t>
            </w:r>
          </w:p>
        </w:tc>
        <w:tc>
          <w:tcPr>
            <w:tcW w:w="6860" w:type="dxa"/>
            <w:gridSpan w:val="2"/>
            <w:shd w:val="clear" w:color="auto" w:fill="ECEDED"/>
          </w:tcPr>
          <w:p w14:paraId="2085E65F" w14:textId="77777777" w:rsidR="00DB7AC9" w:rsidRPr="00073C48" w:rsidRDefault="00DB7AC9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4BE391FE" w14:textId="77777777" w:rsidR="00DB7AC9" w:rsidRPr="00073C48" w:rsidRDefault="00DB7AC9" w:rsidP="00C9433F">
            <w:pPr>
              <w:pStyle w:val="Tabelle-zentriert"/>
            </w:pPr>
          </w:p>
        </w:tc>
      </w:tr>
      <w:tr w:rsidR="00DB7AC9" w:rsidRPr="00073C48" w14:paraId="111B2C40" w14:textId="77777777" w:rsidTr="00DB7AC9">
        <w:trPr>
          <w:cantSplit/>
          <w:trHeight w:val="1814"/>
        </w:trPr>
        <w:tc>
          <w:tcPr>
            <w:tcW w:w="1701" w:type="dxa"/>
            <w:shd w:val="clear" w:color="auto" w:fill="auto"/>
          </w:tcPr>
          <w:p w14:paraId="53A9B253" w14:textId="77777777" w:rsidR="00DB7AC9" w:rsidRPr="00073C48" w:rsidRDefault="00DB7AC9" w:rsidP="00C9433F">
            <w:pPr>
              <w:pStyle w:val="Tabelle-berschriftS"/>
            </w:pPr>
            <w:r w:rsidRPr="00073C48">
              <w:t>Methoden</w:t>
            </w:r>
          </w:p>
        </w:tc>
        <w:tc>
          <w:tcPr>
            <w:tcW w:w="6860" w:type="dxa"/>
            <w:gridSpan w:val="2"/>
          </w:tcPr>
          <w:p w14:paraId="302AFFAE" w14:textId="77777777" w:rsidR="00DB7AC9" w:rsidRPr="00073C48" w:rsidRDefault="00DB7AC9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7C9F94C4" w14:textId="77777777" w:rsidR="00DB7AC9" w:rsidRPr="00073C48" w:rsidRDefault="00DB7AC9" w:rsidP="00C9433F">
            <w:pPr>
              <w:pStyle w:val="Tabelle-zentriert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BCF66" w14:textId="77777777" w:rsidR="00F272ED" w:rsidRDefault="00F272ED" w:rsidP="00795E78">
      <w:r>
        <w:separator/>
      </w:r>
    </w:p>
    <w:p w14:paraId="3EB0494E" w14:textId="77777777" w:rsidR="00F272ED" w:rsidRDefault="00F272ED" w:rsidP="00795E78"/>
    <w:p w14:paraId="0BF91998" w14:textId="77777777" w:rsidR="00F272ED" w:rsidRDefault="00F272ED" w:rsidP="00795E78"/>
    <w:p w14:paraId="6E57910A" w14:textId="77777777" w:rsidR="00F272ED" w:rsidRDefault="00F272ED" w:rsidP="00795E78"/>
    <w:p w14:paraId="30642F02" w14:textId="77777777" w:rsidR="00F272ED" w:rsidRDefault="00F272ED" w:rsidP="00795E78"/>
  </w:endnote>
  <w:endnote w:type="continuationSeparator" w:id="0">
    <w:p w14:paraId="6939BDB9" w14:textId="77777777" w:rsidR="00F272ED" w:rsidRDefault="00F272ED" w:rsidP="00795E78">
      <w:r>
        <w:continuationSeparator/>
      </w:r>
    </w:p>
    <w:p w14:paraId="673061A8" w14:textId="77777777" w:rsidR="00F272ED" w:rsidRDefault="00F272ED" w:rsidP="00795E78"/>
    <w:p w14:paraId="461F691C" w14:textId="77777777" w:rsidR="00F272ED" w:rsidRDefault="00F272ED" w:rsidP="00795E78"/>
    <w:p w14:paraId="3E103369" w14:textId="77777777" w:rsidR="00F272ED" w:rsidRDefault="00F272ED" w:rsidP="00795E78"/>
    <w:p w14:paraId="0E910DA0" w14:textId="77777777" w:rsidR="00F272ED" w:rsidRDefault="00F272ED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3CA51" w14:textId="77777777" w:rsidR="00D03D14" w:rsidRDefault="00D03D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A1CEC" w14:textId="77777777" w:rsidR="00D03D14" w:rsidRDefault="00D03D14" w:rsidP="00D03D14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5C447C73" w14:textId="492BBD90" w:rsidR="00D03D14" w:rsidRDefault="00D03D14" w:rsidP="00D03D14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74A9007" wp14:editId="7A0C692C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57D5B64" w14:textId="3F7DC599" w:rsidR="00D03D14" w:rsidRDefault="00D03D14" w:rsidP="00D03D14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428438A1" wp14:editId="7196C12D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A9007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657D5B64" w14:textId="3F7DC599" w:rsidR="00D03D14" w:rsidRDefault="00D03D14" w:rsidP="00D03D14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28438A1" wp14:editId="7196C12D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4A672523" w14:textId="77777777" w:rsidR="00D03D14" w:rsidRDefault="00D03D14" w:rsidP="00D03D14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6131D" w14:textId="77777777" w:rsidR="00F272ED" w:rsidRDefault="00F272ED" w:rsidP="00795E78">
      <w:r>
        <w:separator/>
      </w:r>
    </w:p>
    <w:p w14:paraId="49F81C85" w14:textId="77777777" w:rsidR="00F272ED" w:rsidRDefault="00F272ED" w:rsidP="00795E78"/>
    <w:p w14:paraId="4E6B041D" w14:textId="77777777" w:rsidR="00F272ED" w:rsidRDefault="00F272ED" w:rsidP="00795E78"/>
    <w:p w14:paraId="7A89B8A7" w14:textId="77777777" w:rsidR="00F272ED" w:rsidRDefault="00F272ED" w:rsidP="00795E78"/>
    <w:p w14:paraId="107DE2FF" w14:textId="77777777" w:rsidR="00F272ED" w:rsidRDefault="00F272ED" w:rsidP="00795E78"/>
  </w:footnote>
  <w:footnote w:type="continuationSeparator" w:id="0">
    <w:p w14:paraId="0ABAACB2" w14:textId="77777777" w:rsidR="00F272ED" w:rsidRDefault="00F272ED" w:rsidP="00795E78">
      <w:r>
        <w:continuationSeparator/>
      </w:r>
    </w:p>
    <w:p w14:paraId="367FDCE4" w14:textId="77777777" w:rsidR="00F272ED" w:rsidRDefault="00F272ED" w:rsidP="00795E78"/>
    <w:p w14:paraId="6249E174" w14:textId="77777777" w:rsidR="00F272ED" w:rsidRDefault="00F272ED" w:rsidP="00795E78"/>
    <w:p w14:paraId="475B1C0C" w14:textId="77777777" w:rsidR="00F272ED" w:rsidRDefault="00F272ED" w:rsidP="00795E78"/>
    <w:p w14:paraId="0D4FCA56" w14:textId="77777777" w:rsidR="00F272ED" w:rsidRDefault="00F272ED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F4CD6" w14:textId="77777777" w:rsidR="00D03D14" w:rsidRDefault="00D03D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6C370BDD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2B0A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28A9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0FA6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3D14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B7AC9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272ED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DB7AC9"/>
    <w:pPr>
      <w:spacing w:before="60" w:after="60" w:line="276" w:lineRule="auto"/>
      <w:jc w:val="center"/>
    </w:pPr>
    <w:rPr>
      <w:b/>
      <w:szCs w:val="20"/>
    </w:rPr>
  </w:style>
  <w:style w:type="character" w:customStyle="1" w:styleId="FuzeileZchn">
    <w:name w:val="Fußzeile Zchn"/>
    <w:basedOn w:val="Absatz-Standardschriftart"/>
    <w:link w:val="Fuzeile"/>
    <w:rsid w:val="00D03D14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8C39D-47EA-44FF-97EC-4D791C248885}"/>
</file>

<file path=customXml/itemProps2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3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28</Words>
  <Characters>152</Characters>
  <Application>Microsoft Office Word</Application>
  <DocSecurity>0</DocSecurity>
  <Lines>152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8</cp:revision>
  <cp:lastPrinted>2024-06-13T12:08:00Z</cp:lastPrinted>
  <dcterms:created xsi:type="dcterms:W3CDTF">2023-04-16T12:10:00Z</dcterms:created>
  <dcterms:modified xsi:type="dcterms:W3CDTF">2024-06-13T12:09:00Z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